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1273B" w14:textId="244775FC" w:rsidR="00535962" w:rsidRPr="00F7167E" w:rsidRDefault="00A340E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6A8D58" wp14:editId="4B37B9D8">
                <wp:simplePos x="0" y="0"/>
                <wp:positionH relativeFrom="column">
                  <wp:posOffset>6916170</wp:posOffset>
                </wp:positionH>
                <wp:positionV relativeFrom="paragraph">
                  <wp:posOffset>-571500</wp:posOffset>
                </wp:positionV>
                <wp:extent cx="2091942" cy="671264"/>
                <wp:effectExtent l="19050" t="0" r="22860" b="1460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942" cy="671264"/>
                          <a:chOff x="12746" y="523"/>
                          <a:chExt cx="266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746" y="561"/>
                            <a:ext cx="2611" cy="883"/>
                            <a:chOff x="8987" y="720"/>
                            <a:chExt cx="2173" cy="821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87" y="1190"/>
                              <a:ext cx="2173" cy="35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961142983"/>
                                    </w:sdtPr>
                                    <w:sdtContent>
                                      <w:p w14:paraId="0056EEB6" w14:textId="11732A71" w:rsidR="00C9540D" w:rsidRPr="00CD0264" w:rsidRDefault="00C9540D" w:rsidP="00C9540D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CD0264"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  <w:r w:rsidRPr="00CD0264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A0770F">
                                          <w:rPr>
                                            <w:rStyle w:val="Style2"/>
                                          </w:rPr>
                                          <w:t>15</w:t>
                                        </w:r>
                                      </w:p>
                                    </w:sdtContent>
                                  </w:sdt>
                                  <w:p w14:paraId="485D5E7A" w14:textId="221066AE" w:rsidR="00840E00" w:rsidRPr="00535962" w:rsidRDefault="0000000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1A27E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A8D58" id="Group 20" o:spid="_x0000_s1026" style="position:absolute;margin-left:544.6pt;margin-top:-45pt;width:164.7pt;height:52.85pt;z-index:251660288" coordorigin="12746,523" coordsize="266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746;top:561;width:2611;height:883" coordorigin="8987,720" coordsize="2173,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987;top:1190;width:2173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961142983"/>
                              </w:sdtPr>
                              <w:sdtContent>
                                <w:p w14:paraId="0056EEB6" w14:textId="11732A71" w:rsidR="00C9540D" w:rsidRPr="00CD0264" w:rsidRDefault="00C9540D" w:rsidP="00C9540D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CD0264"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4</w:t>
                                  </w:r>
                                  <w:r w:rsidRPr="00CD0264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A0770F">
                                    <w:rPr>
                                      <w:rStyle w:val="Style2"/>
                                    </w:rPr>
                                    <w:t>15</w:t>
                                  </w:r>
                                </w:p>
                              </w:sdtContent>
                            </w:sdt>
                            <w:p w14:paraId="485D5E7A" w14:textId="221066AE" w:rsidR="00840E00" w:rsidRPr="00535962" w:rsidRDefault="0000000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81A27E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0CC5449E" wp14:editId="06E6242A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6060CAA" wp14:editId="648603C9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6D89825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FAC9C02" wp14:editId="0BE9CCCD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60CAA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V/XvG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D89825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FAC9C02" wp14:editId="0BE9CCCD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6F194A" wp14:editId="362A31A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A7FE2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F194A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6A7A7FE2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3ADE39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BED02C" wp14:editId="3244E3EE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889B97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ED02C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38889B97" w14:textId="77777777" w:rsidR="002E1412" w:rsidRPr="002E1412" w:rsidRDefault="005638E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E8E0EE" wp14:editId="5C09B82A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AD52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E0E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C4AD52F" w14:textId="77777777" w:rsidR="0026335F" w:rsidRPr="0026335F" w:rsidRDefault="005638E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6BF7B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EB1BD0" wp14:editId="059704B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00018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B1BD0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45300018" w14:textId="77777777" w:rsidR="00F7443C" w:rsidRPr="004767CC" w:rsidRDefault="005638E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D9D51AE" wp14:editId="6753283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815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D51A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57815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638E5">
                        <w:fldChar w:fldCharType="begin"/>
                      </w:r>
                      <w:r w:rsidR="005638E5">
                        <w:instrText xml:space="preserve"> NUMPAGES   \* MERGEFORMAT </w:instrText>
                      </w:r>
                      <w:r w:rsidR="005638E5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638E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C0BEEF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0DC5E3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31182D7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7941561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04EF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355692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357463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EAFB331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57A374B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CA7FF9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3404A79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19ED328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51763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5D62208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18864D7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B84E509" w14:textId="77777777" w:rsidTr="00822B7A">
        <w:trPr>
          <w:trHeight w:val="229"/>
          <w:jc w:val="center"/>
        </w:trPr>
        <w:tc>
          <w:tcPr>
            <w:tcW w:w="0" w:type="auto"/>
          </w:tcPr>
          <w:p w14:paraId="762E9B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7504FC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4ECF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98C01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B161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8229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17FE0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1C271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826D7A" w14:textId="77777777" w:rsidTr="00822B7A">
        <w:trPr>
          <w:trHeight w:val="211"/>
          <w:jc w:val="center"/>
        </w:trPr>
        <w:tc>
          <w:tcPr>
            <w:tcW w:w="0" w:type="auto"/>
          </w:tcPr>
          <w:p w14:paraId="345397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D6FF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426F8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61383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B8B0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95EC2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35F3A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641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5BF673B" w14:textId="77777777" w:rsidTr="00822B7A">
        <w:trPr>
          <w:trHeight w:val="229"/>
          <w:jc w:val="center"/>
        </w:trPr>
        <w:tc>
          <w:tcPr>
            <w:tcW w:w="0" w:type="auto"/>
          </w:tcPr>
          <w:p w14:paraId="34AEDF6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BE26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0E9F8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AE18D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FFC8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4C5D4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47CEA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2A1D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84EDF" w14:textId="77777777" w:rsidTr="00822B7A">
        <w:trPr>
          <w:trHeight w:val="229"/>
          <w:jc w:val="center"/>
        </w:trPr>
        <w:tc>
          <w:tcPr>
            <w:tcW w:w="0" w:type="auto"/>
          </w:tcPr>
          <w:p w14:paraId="6AE80F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3AE90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AF6F0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E6F96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F30B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C1241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3783F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3723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D355D48" w14:textId="77777777" w:rsidTr="00822B7A">
        <w:trPr>
          <w:trHeight w:val="229"/>
          <w:jc w:val="center"/>
        </w:trPr>
        <w:tc>
          <w:tcPr>
            <w:tcW w:w="0" w:type="auto"/>
          </w:tcPr>
          <w:p w14:paraId="41A69C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FD18B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F097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CF1C6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59CA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9AD6B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0E4A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5984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8EDE3E3" w14:textId="77777777" w:rsidTr="00822B7A">
        <w:trPr>
          <w:trHeight w:val="229"/>
          <w:jc w:val="center"/>
        </w:trPr>
        <w:tc>
          <w:tcPr>
            <w:tcW w:w="0" w:type="auto"/>
          </w:tcPr>
          <w:p w14:paraId="43486E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CCF41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0551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1319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C41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55C6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4E1E0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7C05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71C77AC" w14:textId="77777777" w:rsidTr="00822B7A">
        <w:trPr>
          <w:trHeight w:val="229"/>
          <w:jc w:val="center"/>
        </w:trPr>
        <w:tc>
          <w:tcPr>
            <w:tcW w:w="0" w:type="auto"/>
          </w:tcPr>
          <w:p w14:paraId="094C6A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991E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3A58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5DDF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544BC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EFA6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E3A8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BB0E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DE08C5E" w14:textId="77777777" w:rsidTr="00822B7A">
        <w:trPr>
          <w:trHeight w:val="211"/>
          <w:jc w:val="center"/>
        </w:trPr>
        <w:tc>
          <w:tcPr>
            <w:tcW w:w="0" w:type="auto"/>
          </w:tcPr>
          <w:p w14:paraId="6A27BD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19804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FF393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790B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4AC3E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F46A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9DA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E597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4FC35B9" w14:textId="77777777" w:rsidTr="00822B7A">
        <w:trPr>
          <w:trHeight w:val="229"/>
          <w:jc w:val="center"/>
        </w:trPr>
        <w:tc>
          <w:tcPr>
            <w:tcW w:w="0" w:type="auto"/>
          </w:tcPr>
          <w:p w14:paraId="7A759F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8546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CF347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C1C68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D0CA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CE48D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71AD7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BD853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245AD28" w14:textId="77777777" w:rsidTr="00822B7A">
        <w:trPr>
          <w:trHeight w:val="229"/>
          <w:jc w:val="center"/>
        </w:trPr>
        <w:tc>
          <w:tcPr>
            <w:tcW w:w="0" w:type="auto"/>
          </w:tcPr>
          <w:p w14:paraId="3AA5D9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9958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0E382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306EE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C0581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516B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08A08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8242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610D987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F7615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03488CD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A7120F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10ADE1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8F6752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1F8B1AF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09121A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9E039" w14:textId="77777777" w:rsidR="00AF69BE" w:rsidRDefault="00AF69BE" w:rsidP="001007E7">
      <w:pPr>
        <w:spacing w:after="0" w:line="240" w:lineRule="auto"/>
      </w:pPr>
      <w:r>
        <w:separator/>
      </w:r>
    </w:p>
  </w:endnote>
  <w:endnote w:type="continuationSeparator" w:id="0">
    <w:p w14:paraId="08366204" w14:textId="77777777" w:rsidR="00AF69BE" w:rsidRDefault="00AF69B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81FC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D6A528" wp14:editId="308ADF8D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2804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D6A5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62804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AEECE7" wp14:editId="03C33B1B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80D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230C6A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AAEECE7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9CE80D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230C6A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5B81C3D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BF1E79" wp14:editId="0600F37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3202F2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4BE6AC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37AE8" w14:textId="77777777" w:rsidR="00AF69BE" w:rsidRDefault="00AF69BE" w:rsidP="001007E7">
      <w:pPr>
        <w:spacing w:after="0" w:line="240" w:lineRule="auto"/>
      </w:pPr>
      <w:r>
        <w:separator/>
      </w:r>
    </w:p>
  </w:footnote>
  <w:footnote w:type="continuationSeparator" w:id="0">
    <w:p w14:paraId="07D180A8" w14:textId="77777777" w:rsidR="00AF69BE" w:rsidRDefault="00AF69B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0987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219B6"/>
    <w:rsid w:val="00034DD9"/>
    <w:rsid w:val="00090E8D"/>
    <w:rsid w:val="0009121A"/>
    <w:rsid w:val="000A5DAC"/>
    <w:rsid w:val="000B3B70"/>
    <w:rsid w:val="001007E7"/>
    <w:rsid w:val="001020C0"/>
    <w:rsid w:val="00123B8D"/>
    <w:rsid w:val="001341C6"/>
    <w:rsid w:val="00153490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30D33"/>
    <w:rsid w:val="003534B6"/>
    <w:rsid w:val="003B38E0"/>
    <w:rsid w:val="003F0543"/>
    <w:rsid w:val="0042490F"/>
    <w:rsid w:val="00466B9C"/>
    <w:rsid w:val="004762B3"/>
    <w:rsid w:val="004767CC"/>
    <w:rsid w:val="004C2ECD"/>
    <w:rsid w:val="004C4743"/>
    <w:rsid w:val="0053293F"/>
    <w:rsid w:val="00535962"/>
    <w:rsid w:val="00551CCA"/>
    <w:rsid w:val="005638E5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9A6F8C"/>
    <w:rsid w:val="00A0770F"/>
    <w:rsid w:val="00A16099"/>
    <w:rsid w:val="00A340E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AF69BE"/>
    <w:rsid w:val="00B420BA"/>
    <w:rsid w:val="00B62EEF"/>
    <w:rsid w:val="00B81028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40D"/>
    <w:rsid w:val="00C95ADE"/>
    <w:rsid w:val="00CA4661"/>
    <w:rsid w:val="00CE67A3"/>
    <w:rsid w:val="00D24FA7"/>
    <w:rsid w:val="00D64696"/>
    <w:rsid w:val="00D82EB5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A6B2F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52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9</cp:revision>
  <cp:lastPrinted>2011-03-04T19:05:00Z</cp:lastPrinted>
  <dcterms:created xsi:type="dcterms:W3CDTF">2021-07-15T16:49:00Z</dcterms:created>
  <dcterms:modified xsi:type="dcterms:W3CDTF">2024-12-02T19:43:00Z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2023-03-22T19:08:02Z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d2dbfd84-36ce-4de7-ac5e-c1321fbc50e4</vt:lpwstr>
  </property>
  <property fmtid="{D5CDD505-2E9C-101B-9397-08002B2CF9AE}" pid="8" name="MSIP_Label_81f5a2da-7ac4-4e60-a27b-a125ee74514f_ContentBits">
    <vt:lpwstr>0</vt:lpwstr>
  </property>
</Properties>
</file>